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A7807" w14:textId="77777777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BF0264" w:rsidRPr="00BF0264">
        <w:rPr>
          <w:rFonts w:cs="Arial"/>
          <w:b w:val="0"/>
          <w:bCs/>
          <w:sz w:val="24"/>
        </w:rPr>
        <w:t>4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5E4790F8" w14:textId="77777777" w:rsidTr="00CA5E56">
        <w:tc>
          <w:tcPr>
            <w:tcW w:w="2800" w:type="dxa"/>
          </w:tcPr>
          <w:p w14:paraId="698B77F0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</w:tcPr>
          <w:p w14:paraId="26851266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A1F8F39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07C65214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766AF388" w14:textId="77777777" w:rsidTr="00CA5E56">
        <w:tc>
          <w:tcPr>
            <w:tcW w:w="2800" w:type="dxa"/>
          </w:tcPr>
          <w:p w14:paraId="7A9173C6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</w:tcPr>
          <w:p w14:paraId="39137289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A1DB222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0479D51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000D90B6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64AF283C" w14:textId="77777777" w:rsidTr="00CA5E56">
        <w:tc>
          <w:tcPr>
            <w:tcW w:w="14034" w:type="dxa"/>
            <w:shd w:val="clear" w:color="auto" w:fill="F2F2F2"/>
          </w:tcPr>
          <w:p w14:paraId="2375439A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18C53217" w14:textId="77777777" w:rsidR="009345D3" w:rsidRDefault="009345D3" w:rsidP="009345D3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EA7839A" w14:textId="33C7F315" w:rsidR="00CA5E56" w:rsidRDefault="00CA5E56" w:rsidP="009345D3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2898D330" w14:textId="77777777" w:rsidTr="00CA5E56">
        <w:tc>
          <w:tcPr>
            <w:tcW w:w="2268" w:type="dxa"/>
          </w:tcPr>
          <w:p w14:paraId="6B7083CF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567D865F" w14:textId="3022EA56" w:rsidR="00CA5E56" w:rsidRPr="00CA5E56" w:rsidRDefault="00BF0264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F0264">
              <w:rPr>
                <w:rFonts w:ascii="Arial" w:hAnsi="Arial" w:cs="Arial"/>
                <w:bCs/>
                <w:sz w:val="24"/>
                <w:szCs w:val="24"/>
              </w:rPr>
              <w:t>Remont dróg w m</w:t>
            </w:r>
            <w:r w:rsidR="00964944">
              <w:rPr>
                <w:rFonts w:ascii="Arial" w:hAnsi="Arial" w:cs="Arial"/>
                <w:bCs/>
                <w:sz w:val="24"/>
                <w:szCs w:val="24"/>
              </w:rPr>
              <w:t>iejscowości</w:t>
            </w:r>
            <w:r w:rsidRPr="00BF0264">
              <w:rPr>
                <w:rFonts w:ascii="Arial" w:hAnsi="Arial" w:cs="Arial"/>
                <w:bCs/>
                <w:sz w:val="24"/>
                <w:szCs w:val="24"/>
              </w:rPr>
              <w:t xml:space="preserve"> Łąck</w:t>
            </w:r>
            <w:r w:rsidR="00CA5E56" w:rsidRPr="00CA5E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F0264" w:rsidRPr="00CA5E56" w14:paraId="15C36982" w14:textId="77777777" w:rsidTr="000E1F0A">
        <w:tc>
          <w:tcPr>
            <w:tcW w:w="2268" w:type="dxa"/>
          </w:tcPr>
          <w:p w14:paraId="09EAA8C4" w14:textId="77777777" w:rsidR="00BF0264" w:rsidRPr="00CA5E56" w:rsidRDefault="00BF0264" w:rsidP="000E1F0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0A590FE5" w14:textId="77777777" w:rsidR="00BF0264" w:rsidRPr="00CA5E56" w:rsidRDefault="00BF0264" w:rsidP="000E1F0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F0264">
              <w:rPr>
                <w:rFonts w:ascii="Arial" w:hAnsi="Arial" w:cs="Arial"/>
                <w:bCs/>
                <w:sz w:val="24"/>
                <w:szCs w:val="24"/>
              </w:rPr>
              <w:t>GZK.MK.261.1.2026</w:t>
            </w:r>
          </w:p>
        </w:tc>
      </w:tr>
    </w:tbl>
    <w:p w14:paraId="2E76F6D5" w14:textId="77777777" w:rsidR="009345D3" w:rsidRDefault="009345D3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4B3653D" w14:textId="601F5E71" w:rsidR="0060654D" w:rsidRDefault="00CA5E56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oświadczam</w:t>
      </w:r>
      <w:r>
        <w:rPr>
          <w:rFonts w:ascii="Arial" w:eastAsia="Calibri" w:hAnsi="Arial" w:cs="Arial"/>
          <w:sz w:val="24"/>
          <w:szCs w:val="24"/>
          <w:lang w:eastAsia="en-US"/>
        </w:rPr>
        <w:t>(y)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p w14:paraId="78D84A4C" w14:textId="77777777" w:rsidR="009345D3" w:rsidRPr="00B105F9" w:rsidRDefault="009345D3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462628E9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713F93CC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F15F39E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782FCDA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CF0CCDD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1CF034CC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9345D3" w14:paraId="568A3681" w14:textId="77777777" w:rsidTr="009345D3">
        <w:trPr>
          <w:cantSplit/>
          <w:trHeight w:val="5300"/>
        </w:trPr>
        <w:tc>
          <w:tcPr>
            <w:tcW w:w="567" w:type="dxa"/>
            <w:vAlign w:val="center"/>
          </w:tcPr>
          <w:p w14:paraId="40FC5254" w14:textId="127AB153" w:rsidR="009345D3" w:rsidRPr="00B105F9" w:rsidRDefault="009345D3" w:rsidP="009345D3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vAlign w:val="center"/>
          </w:tcPr>
          <w:p w14:paraId="707A508C" w14:textId="77777777" w:rsidR="009345D3" w:rsidRDefault="009345D3" w:rsidP="009345D3">
            <w:pPr>
              <w:widowControl w:val="0"/>
              <w:suppressAutoHyphens/>
              <w:overflowPunct w:val="0"/>
              <w:autoSpaceDE w:val="0"/>
              <w:snapToGrid w:val="0"/>
              <w:spacing w:line="360" w:lineRule="auto"/>
              <w:ind w:left="40"/>
              <w:jc w:val="center"/>
              <w:textAlignment w:val="baseline"/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</w:pPr>
          </w:p>
          <w:p w14:paraId="2AEF38A2" w14:textId="63E6262E" w:rsidR="009345D3" w:rsidRPr="00B105F9" w:rsidRDefault="009345D3" w:rsidP="009345D3">
            <w:pPr>
              <w:widowControl w:val="0"/>
              <w:suppressAutoHyphens/>
              <w:overflowPunct w:val="0"/>
              <w:autoSpaceDE w:val="0"/>
              <w:snapToGrid w:val="0"/>
              <w:spacing w:line="360" w:lineRule="auto"/>
              <w:ind w:left="40"/>
              <w:jc w:val="center"/>
              <w:textAlignment w:val="baseline"/>
              <w:rPr>
                <w:rFonts w:ascii="Arial" w:hAnsi="Arial" w:cs="Arial"/>
              </w:rPr>
            </w:pPr>
            <w:r w:rsidRPr="00AF08AA"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>…………………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>…………………………</w:t>
            </w:r>
            <w:r w:rsidR="00964944"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3260" w:type="dxa"/>
            <w:vAlign w:val="center"/>
          </w:tcPr>
          <w:p w14:paraId="365C69B5" w14:textId="73E6DB81" w:rsidR="009345D3" w:rsidRPr="00B105F9" w:rsidRDefault="009345D3" w:rsidP="009345D3">
            <w:pPr>
              <w:pStyle w:val="Nagwek"/>
              <w:tabs>
                <w:tab w:val="clear" w:pos="4536"/>
                <w:tab w:val="clear" w:pos="9072"/>
              </w:tabs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zh-CN"/>
              </w:rPr>
              <w:t>Kierownik robót drogowych</w:t>
            </w:r>
          </w:p>
        </w:tc>
        <w:tc>
          <w:tcPr>
            <w:tcW w:w="4536" w:type="dxa"/>
            <w:vAlign w:val="center"/>
          </w:tcPr>
          <w:p w14:paraId="393CB57C" w14:textId="77777777" w:rsidR="009345D3" w:rsidRPr="00434372" w:rsidRDefault="009345D3" w:rsidP="009345D3">
            <w:pPr>
              <w:widowControl w:val="0"/>
              <w:numPr>
                <w:ilvl w:val="3"/>
                <w:numId w:val="1"/>
              </w:numPr>
              <w:suppressAutoHyphens/>
              <w:snapToGrid w:val="0"/>
              <w:spacing w:line="360" w:lineRule="auto"/>
              <w:ind w:left="71" w:right="214" w:firstLine="0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</w:pPr>
            <w:r w:rsidRPr="00434372"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  <w:t>Nazwa zadania:</w:t>
            </w:r>
          </w:p>
          <w:p w14:paraId="690B1AD4" w14:textId="0A14535B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……………………………………………………………………………………………………………………………………………….</w:t>
            </w:r>
          </w:p>
          <w:p w14:paraId="6A112D7A" w14:textId="77777777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Wartość robót brutto:</w:t>
            </w:r>
          </w:p>
          <w:p w14:paraId="300A81D4" w14:textId="6245755E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………………………………..……............</w:t>
            </w:r>
          </w:p>
          <w:p w14:paraId="1E237A0F" w14:textId="77777777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Stanowisko wskazanej osoby podczas realizacji zadania:</w:t>
            </w:r>
          </w:p>
          <w:p w14:paraId="520E5555" w14:textId="6CED216D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……………………………………………………………………………………………….</w:t>
            </w:r>
          </w:p>
          <w:p w14:paraId="0AEC8D73" w14:textId="77777777" w:rsidR="009345D3" w:rsidRPr="00434372" w:rsidRDefault="009345D3" w:rsidP="009345D3">
            <w:pPr>
              <w:widowControl w:val="0"/>
              <w:numPr>
                <w:ilvl w:val="3"/>
                <w:numId w:val="1"/>
              </w:numPr>
              <w:suppressAutoHyphens/>
              <w:snapToGrid w:val="0"/>
              <w:spacing w:line="360" w:lineRule="auto"/>
              <w:ind w:left="71" w:right="214" w:firstLine="0"/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</w:pPr>
            <w:r w:rsidRPr="00434372">
              <w:rPr>
                <w:rFonts w:ascii="Arial" w:eastAsia="Lucida Sans Unicode" w:hAnsi="Arial" w:cs="Arial"/>
                <w:b/>
                <w:kern w:val="2"/>
                <w:sz w:val="22"/>
                <w:szCs w:val="22"/>
                <w:lang w:eastAsia="zh-CN" w:bidi="hi-IN"/>
              </w:rPr>
              <w:t>Nazwa zadania:</w:t>
            </w:r>
          </w:p>
          <w:p w14:paraId="2FFB3A03" w14:textId="77871743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………………………………………………………………………………………………………………………………………………</w:t>
            </w:r>
          </w:p>
          <w:p w14:paraId="53ED58A2" w14:textId="77777777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Wartość robót brutto:</w:t>
            </w:r>
          </w:p>
          <w:p w14:paraId="536E2CFF" w14:textId="16ED4E7A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………………………………………............</w:t>
            </w:r>
          </w:p>
          <w:p w14:paraId="44C10CED" w14:textId="77777777" w:rsidR="009345D3" w:rsidRDefault="009345D3" w:rsidP="009345D3">
            <w:pPr>
              <w:widowControl w:val="0"/>
              <w:suppressAutoHyphens/>
              <w:snapToGrid w:val="0"/>
              <w:spacing w:line="360" w:lineRule="auto"/>
              <w:ind w:left="71" w:right="214"/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Stanowisko wskazanej osoby podczas realizacji zadania:</w:t>
            </w:r>
          </w:p>
          <w:p w14:paraId="125009D7" w14:textId="6CD02A4F" w:rsidR="009345D3" w:rsidRPr="00B105F9" w:rsidRDefault="009345D3" w:rsidP="009345D3">
            <w:pPr>
              <w:pStyle w:val="Nagwek"/>
              <w:tabs>
                <w:tab w:val="clear" w:pos="4536"/>
                <w:tab w:val="clear" w:pos="9072"/>
              </w:tabs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eastAsia="Lucida Sans Unicode" w:hAnsi="Arial" w:cs="Arial"/>
                <w:kern w:val="2"/>
                <w:sz w:val="22"/>
                <w:szCs w:val="22"/>
                <w:lang w:eastAsia="zh-CN" w:bidi="hi-IN"/>
              </w:rPr>
              <w:t>……………………………………………………………………………………………….….</w:t>
            </w:r>
          </w:p>
        </w:tc>
        <w:tc>
          <w:tcPr>
            <w:tcW w:w="3261" w:type="dxa"/>
            <w:vAlign w:val="center"/>
          </w:tcPr>
          <w:p w14:paraId="239642B7" w14:textId="77777777" w:rsidR="009345D3" w:rsidRPr="00B105F9" w:rsidRDefault="009345D3" w:rsidP="009345D3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1E5D28D1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p w14:paraId="1E46BFD9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4244" w14:textId="77777777" w:rsidR="00433FCF" w:rsidRDefault="00433FCF">
      <w:r>
        <w:separator/>
      </w:r>
    </w:p>
  </w:endnote>
  <w:endnote w:type="continuationSeparator" w:id="0">
    <w:p w14:paraId="4B25E42C" w14:textId="77777777" w:rsidR="00433FCF" w:rsidRDefault="0043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14E5E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183799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DA5B" w14:textId="16ACB84A" w:rsidR="00821C80" w:rsidRPr="00CA5E56" w:rsidRDefault="00821C80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32E2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99CEA2E" w14:textId="77777777" w:rsidR="00821C80" w:rsidRDefault="00821C80">
    <w:pPr>
      <w:pStyle w:val="Stopka"/>
      <w:tabs>
        <w:tab w:val="clear" w:pos="4536"/>
      </w:tabs>
      <w:jc w:val="center"/>
    </w:pPr>
  </w:p>
  <w:p w14:paraId="73D0DDFE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C52F8" w14:textId="77777777" w:rsidR="00433FCF" w:rsidRDefault="00433FCF">
      <w:r>
        <w:separator/>
      </w:r>
    </w:p>
  </w:footnote>
  <w:footnote w:type="continuationSeparator" w:id="0">
    <w:p w14:paraId="0B7545EB" w14:textId="77777777" w:rsidR="00433FCF" w:rsidRDefault="0043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F7F1F" w14:textId="77777777" w:rsidR="00BF0264" w:rsidRDefault="00BF02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02A77" w14:textId="77777777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BF0264">
      <w:rPr>
        <w:rFonts w:ascii="Arial" w:hAnsi="Arial" w:cs="Arial"/>
      </w:rPr>
      <w:t>GZK.MK.261.1.2026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CBE57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11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F99"/>
    <w:rsid w:val="001174D3"/>
    <w:rsid w:val="00121B8A"/>
    <w:rsid w:val="00150D7E"/>
    <w:rsid w:val="00167DCC"/>
    <w:rsid w:val="00173417"/>
    <w:rsid w:val="003074D5"/>
    <w:rsid w:val="00433FCF"/>
    <w:rsid w:val="004552EE"/>
    <w:rsid w:val="004E070D"/>
    <w:rsid w:val="0060654D"/>
    <w:rsid w:val="0061018E"/>
    <w:rsid w:val="00652790"/>
    <w:rsid w:val="00691359"/>
    <w:rsid w:val="006A7E62"/>
    <w:rsid w:val="007064BA"/>
    <w:rsid w:val="007524A3"/>
    <w:rsid w:val="00771188"/>
    <w:rsid w:val="00803481"/>
    <w:rsid w:val="00821C80"/>
    <w:rsid w:val="00840645"/>
    <w:rsid w:val="00841F99"/>
    <w:rsid w:val="00861259"/>
    <w:rsid w:val="009160CE"/>
    <w:rsid w:val="009345D3"/>
    <w:rsid w:val="00936CFB"/>
    <w:rsid w:val="00964944"/>
    <w:rsid w:val="00980415"/>
    <w:rsid w:val="009C437A"/>
    <w:rsid w:val="00A01ABF"/>
    <w:rsid w:val="00AA594F"/>
    <w:rsid w:val="00AE3F9F"/>
    <w:rsid w:val="00B105F9"/>
    <w:rsid w:val="00B11EA3"/>
    <w:rsid w:val="00B41A5F"/>
    <w:rsid w:val="00B474A3"/>
    <w:rsid w:val="00B53D33"/>
    <w:rsid w:val="00B551AF"/>
    <w:rsid w:val="00BF0264"/>
    <w:rsid w:val="00BF160F"/>
    <w:rsid w:val="00C97A27"/>
    <w:rsid w:val="00CA5E56"/>
    <w:rsid w:val="00D52F5E"/>
    <w:rsid w:val="00E819CF"/>
    <w:rsid w:val="00F762F4"/>
    <w:rsid w:val="00F83B51"/>
    <w:rsid w:val="00FC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815BF3"/>
  <w15:chartTrackingRefBased/>
  <w15:docId w15:val="{54F088C9-965B-4E88-94C2-ED48089E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uiPriority w:val="99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3417"/>
  </w:style>
  <w:style w:type="character" w:styleId="Odwoanieprzypisudolnego">
    <w:name w:val="footnote reference"/>
    <w:uiPriority w:val="99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Michał Ryś</dc:creator>
  <cp:keywords/>
  <cp:lastModifiedBy>Michał Ryś</cp:lastModifiedBy>
  <cp:revision>2</cp:revision>
  <cp:lastPrinted>2000-12-12T17:01:00Z</cp:lastPrinted>
  <dcterms:created xsi:type="dcterms:W3CDTF">2026-04-09T09:13:00Z</dcterms:created>
  <dcterms:modified xsi:type="dcterms:W3CDTF">2026-04-09T09:13:00Z</dcterms:modified>
</cp:coreProperties>
</file>